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0B8" w:rsidRDefault="009520B8" w:rsidP="00305B01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</w:p>
    <w:p w:rsidR="009520B8" w:rsidRPr="006C1461" w:rsidRDefault="009520B8" w:rsidP="00305B01">
      <w:pPr>
        <w:jc w:val="center"/>
        <w:rPr>
          <w:b/>
          <w:sz w:val="28"/>
          <w:szCs w:val="28"/>
          <w:lang w:val="kk-KZ"/>
        </w:rPr>
      </w:pPr>
      <w:r w:rsidRPr="006C1461">
        <w:rPr>
          <w:b/>
          <w:sz w:val="28"/>
          <w:szCs w:val="28"/>
          <w:lang w:val="kk-KZ"/>
        </w:rPr>
        <w:t xml:space="preserve">Ветеринариялық </w:t>
      </w:r>
      <w:r>
        <w:rPr>
          <w:b/>
          <w:sz w:val="28"/>
          <w:szCs w:val="28"/>
          <w:lang w:val="kk-KZ"/>
        </w:rPr>
        <w:t>медицина</w:t>
      </w:r>
      <w:r w:rsidRPr="006C1461">
        <w:rPr>
          <w:b/>
          <w:sz w:val="28"/>
          <w:szCs w:val="28"/>
          <w:lang w:val="kk-KZ"/>
        </w:rPr>
        <w:t xml:space="preserve"> кафедрасының</w:t>
      </w:r>
    </w:p>
    <w:p w:rsidR="009520B8" w:rsidRPr="006C1461" w:rsidRDefault="009520B8" w:rsidP="00305B0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Жануарлар патологиясы</w:t>
      </w:r>
      <w:r w:rsidRPr="006C1461">
        <w:rPr>
          <w:b/>
          <w:sz w:val="28"/>
          <w:szCs w:val="28"/>
          <w:lang w:val="kk-KZ"/>
        </w:rPr>
        <w:t xml:space="preserve">  сабағын өткізу бойынша</w:t>
      </w:r>
    </w:p>
    <w:p w:rsidR="009520B8" w:rsidRPr="006C1461" w:rsidRDefault="009520B8" w:rsidP="00305B01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9520B8" w:rsidRPr="006C1461" w:rsidTr="005477C0">
        <w:tc>
          <w:tcPr>
            <w:tcW w:w="1008" w:type="dxa"/>
            <w:vAlign w:val="center"/>
          </w:tcPr>
          <w:p w:rsidR="009520B8" w:rsidRPr="006C1461" w:rsidRDefault="009520B8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Рет</w:t>
            </w:r>
          </w:p>
          <w:p w:rsidR="009520B8" w:rsidRPr="006C1461" w:rsidRDefault="009520B8" w:rsidP="005477C0">
            <w:pPr>
              <w:jc w:val="center"/>
              <w:rPr>
                <w:sz w:val="28"/>
                <w:szCs w:val="28"/>
                <w:lang w:val="kk-KZ"/>
              </w:rPr>
            </w:pP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9520B8" w:rsidRPr="006C1461" w:rsidRDefault="009520B8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9520B8" w:rsidRPr="006C1461" w:rsidRDefault="009520B8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 xml:space="preserve">Аудитория </w:t>
            </w: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9520B8" w:rsidRPr="006C1461" w:rsidRDefault="009520B8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9520B8" w:rsidRPr="006C1461" w:rsidTr="005477C0">
        <w:tc>
          <w:tcPr>
            <w:tcW w:w="1008" w:type="dxa"/>
          </w:tcPr>
          <w:p w:rsidR="009520B8" w:rsidRPr="006C1461" w:rsidRDefault="009520B8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9520B8" w:rsidRPr="006C1461" w:rsidRDefault="009520B8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9520B8" w:rsidRPr="006C1461" w:rsidRDefault="009520B8" w:rsidP="005477C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125</w:t>
            </w:r>
          </w:p>
        </w:tc>
        <w:tc>
          <w:tcPr>
            <w:tcW w:w="3854" w:type="dxa"/>
          </w:tcPr>
          <w:p w:rsidR="009520B8" w:rsidRPr="00FA3845" w:rsidRDefault="009520B8" w:rsidP="005477C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аспатары және макеттері.</w:t>
            </w:r>
          </w:p>
        </w:tc>
      </w:tr>
    </w:tbl>
    <w:p w:rsidR="009520B8" w:rsidRDefault="009520B8" w:rsidP="00305B01">
      <w:pPr>
        <w:rPr>
          <w:sz w:val="28"/>
          <w:szCs w:val="28"/>
        </w:rPr>
      </w:pPr>
    </w:p>
    <w:p w:rsidR="009520B8" w:rsidRPr="0065432A" w:rsidRDefault="009520B8" w:rsidP="00305B01">
      <w:pPr>
        <w:rPr>
          <w:sz w:val="28"/>
          <w:szCs w:val="28"/>
        </w:rPr>
      </w:pPr>
    </w:p>
    <w:p w:rsidR="009520B8" w:rsidRPr="00D96D05" w:rsidRDefault="009520B8" w:rsidP="00305B0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9520B8" w:rsidRPr="009909DD" w:rsidRDefault="009520B8" w:rsidP="00305B0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Аға оқытушы </w:t>
      </w:r>
      <w:r w:rsidRPr="005F691A">
        <w:rPr>
          <w:sz w:val="28"/>
          <w:szCs w:val="28"/>
          <w:lang w:val="kk-KZ"/>
        </w:rPr>
        <w:t>________</w:t>
      </w:r>
      <w:r>
        <w:rPr>
          <w:sz w:val="28"/>
          <w:szCs w:val="28"/>
          <w:lang w:val="kk-KZ"/>
        </w:rPr>
        <w:t>_______________Ж.Сыздыков</w:t>
      </w:r>
    </w:p>
    <w:p w:rsidR="009520B8" w:rsidRPr="00667D56" w:rsidRDefault="009520B8" w:rsidP="00305B01">
      <w:pPr>
        <w:rPr>
          <w:sz w:val="28"/>
          <w:szCs w:val="28"/>
          <w:lang w:val="kk-KZ"/>
        </w:rPr>
      </w:pPr>
    </w:p>
    <w:p w:rsidR="009520B8" w:rsidRPr="005F691A" w:rsidRDefault="009520B8" w:rsidP="00305B01">
      <w:pPr>
        <w:rPr>
          <w:sz w:val="28"/>
          <w:szCs w:val="28"/>
          <w:lang w:val="kk-KZ"/>
        </w:rPr>
      </w:pPr>
      <w:r w:rsidRPr="005F691A">
        <w:rPr>
          <w:sz w:val="28"/>
          <w:szCs w:val="28"/>
          <w:lang w:val="kk-KZ"/>
        </w:rPr>
        <w:t>___._________20</w:t>
      </w:r>
      <w:r w:rsidRPr="005F0377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7ж</w:t>
      </w:r>
      <w:r w:rsidRPr="005F691A">
        <w:rPr>
          <w:sz w:val="28"/>
          <w:szCs w:val="28"/>
          <w:lang w:val="kk-KZ"/>
        </w:rPr>
        <w:t>.</w:t>
      </w:r>
    </w:p>
    <w:p w:rsidR="009520B8" w:rsidRPr="005F691A" w:rsidRDefault="009520B8" w:rsidP="00305B01">
      <w:pPr>
        <w:rPr>
          <w:sz w:val="28"/>
          <w:szCs w:val="28"/>
          <w:lang w:val="kk-KZ"/>
        </w:rPr>
      </w:pPr>
    </w:p>
    <w:p w:rsidR="009520B8" w:rsidRPr="005F691A" w:rsidRDefault="009520B8" w:rsidP="00305B01">
      <w:pPr>
        <w:rPr>
          <w:sz w:val="28"/>
          <w:szCs w:val="28"/>
          <w:lang w:val="kk-KZ"/>
        </w:rPr>
      </w:pPr>
    </w:p>
    <w:p w:rsidR="009520B8" w:rsidRPr="005F691A" w:rsidRDefault="009520B8" w:rsidP="00305B01">
      <w:pPr>
        <w:rPr>
          <w:sz w:val="28"/>
          <w:szCs w:val="28"/>
          <w:lang w:val="kk-KZ"/>
        </w:rPr>
      </w:pPr>
    </w:p>
    <w:p w:rsidR="009520B8" w:rsidRPr="005F691A" w:rsidRDefault="009520B8" w:rsidP="00305B01">
      <w:pPr>
        <w:rPr>
          <w:sz w:val="28"/>
          <w:szCs w:val="28"/>
          <w:lang w:val="kk-KZ"/>
        </w:rPr>
      </w:pPr>
    </w:p>
    <w:p w:rsidR="009520B8" w:rsidRPr="005F691A" w:rsidRDefault="009520B8" w:rsidP="00305B01">
      <w:pPr>
        <w:rPr>
          <w:sz w:val="28"/>
          <w:szCs w:val="28"/>
          <w:lang w:val="kk-KZ"/>
        </w:rPr>
      </w:pPr>
    </w:p>
    <w:p w:rsidR="009520B8" w:rsidRPr="005F691A" w:rsidRDefault="009520B8" w:rsidP="00305B01">
      <w:pPr>
        <w:rPr>
          <w:sz w:val="28"/>
          <w:szCs w:val="28"/>
          <w:lang w:val="kk-KZ"/>
        </w:rPr>
      </w:pPr>
    </w:p>
    <w:p w:rsidR="009520B8" w:rsidRPr="005F691A" w:rsidRDefault="009520B8" w:rsidP="00305B01">
      <w:pPr>
        <w:rPr>
          <w:sz w:val="28"/>
          <w:szCs w:val="28"/>
          <w:lang w:val="kk-KZ"/>
        </w:rPr>
      </w:pPr>
    </w:p>
    <w:p w:rsidR="009520B8" w:rsidRPr="00305B01" w:rsidRDefault="009520B8">
      <w:pPr>
        <w:rPr>
          <w:lang w:val="kk-KZ"/>
        </w:rPr>
      </w:pPr>
      <w:bookmarkStart w:id="0" w:name="_GoBack"/>
      <w:bookmarkEnd w:id="0"/>
    </w:p>
    <w:sectPr w:rsidR="009520B8" w:rsidRPr="00305B01" w:rsidSect="00583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5B01"/>
    <w:rsid w:val="000D4C4E"/>
    <w:rsid w:val="001636C6"/>
    <w:rsid w:val="00305B01"/>
    <w:rsid w:val="005477C0"/>
    <w:rsid w:val="005839F9"/>
    <w:rsid w:val="005F0377"/>
    <w:rsid w:val="005F691A"/>
    <w:rsid w:val="006263FD"/>
    <w:rsid w:val="0065432A"/>
    <w:rsid w:val="00667D56"/>
    <w:rsid w:val="006C1461"/>
    <w:rsid w:val="007D06F6"/>
    <w:rsid w:val="009520B8"/>
    <w:rsid w:val="009909DD"/>
    <w:rsid w:val="00D96D05"/>
    <w:rsid w:val="00EA26D4"/>
    <w:rsid w:val="00FA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B0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63</Words>
  <Characters>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ZHANDOS</dc:creator>
  <cp:keywords/>
  <dc:description/>
  <cp:lastModifiedBy>134</cp:lastModifiedBy>
  <cp:revision>2</cp:revision>
  <cp:lastPrinted>2018-04-20T09:20:00Z</cp:lastPrinted>
  <dcterms:created xsi:type="dcterms:W3CDTF">2018-04-18T04:20:00Z</dcterms:created>
  <dcterms:modified xsi:type="dcterms:W3CDTF">2018-04-20T09:21:00Z</dcterms:modified>
</cp:coreProperties>
</file>